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415D3" w14:textId="1B9E5B5D" w:rsidR="00A91CB1" w:rsidRDefault="00BB0ED6" w:rsidP="00BD56A0">
      <w:pPr>
        <w:pStyle w:val="Heading1"/>
        <w:contextualSpacing/>
      </w:pPr>
      <w:r>
        <w:t xml:space="preserve">1.2: </w:t>
      </w:r>
      <w:r w:rsidR="00914D8F">
        <w:t>Animals</w:t>
      </w:r>
      <w:r w:rsidR="00EC466A">
        <w:t xml:space="preserve"> Storyline</w:t>
      </w:r>
      <w:r>
        <w:t xml:space="preserve"> Reading</w:t>
      </w:r>
    </w:p>
    <w:p w14:paraId="1A5C45E9" w14:textId="33D5FCB8" w:rsidR="00790720" w:rsidRDefault="00EC466A" w:rsidP="00BD56A0">
      <w:pPr>
        <w:pStyle w:val="Heading1"/>
        <w:contextualSpacing/>
      </w:pPr>
      <w:r>
        <w:t>Learning from</w:t>
      </w:r>
      <w:r w:rsidR="00200330">
        <w:t xml:space="preserve"> the W</w:t>
      </w:r>
      <w:r w:rsidR="00ED6B76">
        <w:t>ork of</w:t>
      </w:r>
      <w:r>
        <w:t xml:space="preserve"> </w:t>
      </w:r>
      <w:r w:rsidR="00914D8F">
        <w:t>Hans Krebs</w:t>
      </w:r>
    </w:p>
    <w:p w14:paraId="41E1D2E9" w14:textId="326DE248" w:rsidR="00200330" w:rsidRPr="00BD56A0" w:rsidRDefault="00200330" w:rsidP="00BD56A0">
      <w:pPr>
        <w:pStyle w:val="standard"/>
        <w:ind w:firstLine="0"/>
        <w:rPr>
          <w:color w:val="000000" w:themeColor="text1"/>
        </w:rPr>
      </w:pPr>
      <w:r w:rsidRPr="0022758B">
        <w:rPr>
          <w:b/>
          <w:i/>
          <w:color w:val="000000" w:themeColor="text1"/>
        </w:rPr>
        <w:t xml:space="preserve">Purpose for reading: </w:t>
      </w:r>
      <w:r>
        <w:rPr>
          <w:i/>
          <w:color w:val="000000" w:themeColor="text1"/>
        </w:rPr>
        <w:t xml:space="preserve">As you read this text, work to make sense of the roles you will take on during this unit and how those roles relate to the work scientists do. </w:t>
      </w:r>
    </w:p>
    <w:p w14:paraId="418B886B" w14:textId="5C92F852" w:rsidR="00914D8F" w:rsidRDefault="00FD04C2" w:rsidP="00BD56A0">
      <w:pPr>
        <w:ind w:firstLine="720"/>
      </w:pPr>
      <w:r>
        <w:rPr>
          <w:noProof/>
        </w:rPr>
        <mc:AlternateContent>
          <mc:Choice Requires="wps">
            <w:drawing>
              <wp:anchor distT="0" distB="0" distL="114300" distR="114300" simplePos="0" relativeHeight="251661312" behindDoc="0" locked="0" layoutInCell="1" allowOverlap="1" wp14:anchorId="0D4D46A5" wp14:editId="689BEE26">
                <wp:simplePos x="0" y="0"/>
                <wp:positionH relativeFrom="column">
                  <wp:posOffset>3867785</wp:posOffset>
                </wp:positionH>
                <wp:positionV relativeFrom="paragraph">
                  <wp:posOffset>2872740</wp:posOffset>
                </wp:positionV>
                <wp:extent cx="1950720" cy="258445"/>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950720" cy="258445"/>
                        </a:xfrm>
                        <a:prstGeom prst="rect">
                          <a:avLst/>
                        </a:prstGeom>
                        <a:solidFill>
                          <a:prstClr val="white"/>
                        </a:solidFill>
                        <a:ln>
                          <a:noFill/>
                        </a:ln>
                        <a:effectLst/>
                      </wps:spPr>
                      <wps:txbx>
                        <w:txbxContent>
                          <w:p w14:paraId="0812C25E" w14:textId="1D4391D0" w:rsidR="00FD04C2" w:rsidRPr="00BD56A0" w:rsidRDefault="00942493" w:rsidP="00BD56A0">
                            <w:pPr>
                              <w:pStyle w:val="Caption"/>
                              <w:rPr>
                                <w:noProof/>
                                <w:color w:val="000000" w:themeColor="text1"/>
                              </w:rPr>
                            </w:pPr>
                            <w:hyperlink r:id="rId8" w:history="1">
                              <w:r w:rsidR="00B45FB8" w:rsidRPr="00BD56A0">
                                <w:rPr>
                                  <w:rStyle w:val="Hyperlink"/>
                                  <w:color w:val="000000" w:themeColor="text1"/>
                                  <w:u w:val="none"/>
                                </w:rPr>
                                <w:t>Hans Krebs</w:t>
                              </w:r>
                            </w:hyperlink>
                            <w:r w:rsidR="00FD04C2" w:rsidRPr="00BD56A0">
                              <w:rPr>
                                <w:color w:val="000000" w:themeColor="text1"/>
                              </w:rPr>
                              <w:t xml:space="preserve">, </w:t>
                            </w:r>
                            <w:r w:rsidR="00B45FB8" w:rsidRPr="00BD56A0">
                              <w:rPr>
                                <w:color w:val="000000" w:themeColor="text1"/>
                              </w:rPr>
                              <w:t>1953</w:t>
                            </w:r>
                            <w:r w:rsidR="00FD04C2" w:rsidRPr="00BD56A0">
                              <w:rPr>
                                <w:color w:val="000000" w:themeColor="text1"/>
                              </w:rPr>
                              <w:t xml:space="preserve"> (PD-1996</w:t>
                            </w:r>
                            <w:r w:rsidR="00B45FB8" w:rsidRPr="00BD56A0">
                              <w:rPr>
                                <w:color w:val="000000" w:themeColor="text1"/>
                              </w:rPr>
                              <w:t>|Sweden</w:t>
                            </w:r>
                            <w:r w:rsidR="00FD04C2" w:rsidRPr="00BD56A0">
                              <w:rPr>
                                <w:color w:val="000000" w:themeColor="text1"/>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xmlns:mo="http://schemas.microsoft.com/office/mac/office/2008/main" xmlns:mv="urn:schemas-microsoft-com:mac:vml">
            <w:pict>
              <v:shapetype w14:anchorId="0D4D46A5" id="_x0000_t202" coordsize="21600,21600" o:spt="202" path="m0,0l0,21600,21600,21600,21600,0xe">
                <v:stroke joinstyle="miter"/>
                <v:path gradientshapeok="t" o:connecttype="rect"/>
              </v:shapetype>
              <v:shape id="Text Box 2" o:spid="_x0000_s1026" type="#_x0000_t202" style="position:absolute;left:0;text-align:left;margin-left:304.55pt;margin-top:226.2pt;width:153.6pt;height:2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" stroked="f">
                <v:textbox style="mso-fit-shape-to-text:t" inset="0,0,0,0">
                  <w:txbxContent>
                    <w:p w14:paraId="0812C25E" w14:textId="1D4391D0" w:rsidR="00FD04C2" w:rsidRPr="00BD56A0" w:rsidRDefault="00FD04C2" w:rsidP="00BD56A0">
                      <w:pPr>
                        <w:pStyle w:val="Caption"/>
                        <w:rPr>
                          <w:noProof/>
                          <w:color w:val="000000" w:themeColor="text1"/>
                        </w:rPr>
                      </w:pPr>
                      <w:hyperlink r:id="rId9" w:history="1">
                        <w:r w:rsidR="00B45FB8" w:rsidRPr="00BD56A0">
                          <w:rPr>
                            <w:rStyle w:val="Hyperlink"/>
                            <w:color w:val="000000" w:themeColor="text1"/>
                            <w:u w:val="none"/>
                          </w:rPr>
                          <w:t>Hans Krebs</w:t>
                        </w:r>
                      </w:hyperlink>
                      <w:r w:rsidRPr="00BD56A0">
                        <w:rPr>
                          <w:color w:val="000000" w:themeColor="text1"/>
                        </w:rPr>
                        <w:t xml:space="preserve">, </w:t>
                      </w:r>
                      <w:r w:rsidR="00B45FB8" w:rsidRPr="00BD56A0">
                        <w:rPr>
                          <w:color w:val="000000" w:themeColor="text1"/>
                        </w:rPr>
                        <w:t>1953</w:t>
                      </w:r>
                      <w:r w:rsidRPr="00BD56A0">
                        <w:rPr>
                          <w:color w:val="000000" w:themeColor="text1"/>
                        </w:rPr>
                        <w:t xml:space="preserve"> (PD-1996</w:t>
                      </w:r>
                      <w:r w:rsidR="00B45FB8" w:rsidRPr="00BD56A0">
                        <w:rPr>
                          <w:color w:val="000000" w:themeColor="text1"/>
                        </w:rPr>
                        <w:t>|Sweden</w:t>
                      </w:r>
                      <w:r w:rsidRPr="00BD56A0">
                        <w:rPr>
                          <w:color w:val="000000" w:themeColor="text1"/>
                        </w:rPr>
                        <w:t>)</w:t>
                      </w:r>
                    </w:p>
                  </w:txbxContent>
                </v:textbox>
                <w10:wrap type="square"/>
              </v:shape>
            </w:pict>
          </mc:Fallback>
        </mc:AlternateContent>
      </w:r>
      <w:r w:rsidR="00200330" w:rsidRPr="00F54A0D">
        <w:rPr>
          <w:noProof/>
        </w:rPr>
        <w:drawing>
          <wp:anchor distT="0" distB="0" distL="114300" distR="114300" simplePos="0" relativeHeight="251659264" behindDoc="0" locked="0" layoutInCell="1" allowOverlap="1" wp14:anchorId="3289A26B" wp14:editId="13AC9911">
            <wp:simplePos x="0" y="0"/>
            <wp:positionH relativeFrom="column">
              <wp:posOffset>3867785</wp:posOffset>
            </wp:positionH>
            <wp:positionV relativeFrom="paragraph">
              <wp:posOffset>57785</wp:posOffset>
            </wp:positionV>
            <wp:extent cx="1950720" cy="2757805"/>
            <wp:effectExtent l="0" t="0" r="5080" b="1079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950720" cy="2757805"/>
                    </a:xfrm>
                    <a:prstGeom prst="rect">
                      <a:avLst/>
                    </a:prstGeom>
                  </pic:spPr>
                </pic:pic>
              </a:graphicData>
            </a:graphic>
            <wp14:sizeRelH relativeFrom="page">
              <wp14:pctWidth>0</wp14:pctWidth>
            </wp14:sizeRelH>
            <wp14:sizeRelV relativeFrom="page">
              <wp14:pctHeight>0</wp14:pctHeight>
            </wp14:sizeRelV>
          </wp:anchor>
        </w:drawing>
      </w:r>
      <w:r w:rsidR="00914D8F">
        <w:t xml:space="preserve">In </w:t>
      </w:r>
      <w:r w:rsidR="00914D8F" w:rsidRPr="000E1780">
        <w:rPr>
          <w:i/>
        </w:rPr>
        <w:t>Systems and Scale</w:t>
      </w:r>
      <w:r w:rsidR="00914D8F">
        <w:t xml:space="preserve">, you worked with your classmates as questioners, investigators, and explainers to figure out what happens to ethanol when it burns. You then used that understanding to explain what happens to other materials when they burn.  Now, you will be taking on the roles of questioner, investigator, and explainer to figure out how animals use matter and energy to grow and move. Scientists move through these same roles to understand more about how the material world works. </w:t>
      </w:r>
    </w:p>
    <w:p w14:paraId="78B2BF38" w14:textId="50461D83" w:rsidR="00914D8F" w:rsidRDefault="00914D8F">
      <w:pPr>
        <w:ind w:firstLine="720"/>
      </w:pPr>
      <w:r>
        <w:t>Let’s see how Hans Krebs – a medical doctor and biochemist – studied how the matter and energy that animals take in is used for growth and movement.  More than 80 years ago, Krebs was a refugee.  He had to flee Nazi Germany because of his Jewish faith.  He moved to England, where he did work that is so important that it is still a key part of biochemistry textbooks today.  In his work, he was a questioner, investigator, and explainer.</w:t>
      </w:r>
    </w:p>
    <w:p w14:paraId="5B3C960E" w14:textId="5BF95216" w:rsidR="00914D8F" w:rsidRDefault="00914D8F" w:rsidP="00BD56A0">
      <w:pPr>
        <w:ind w:firstLine="720"/>
      </w:pPr>
      <w:r w:rsidRPr="00BD56A0">
        <w:rPr>
          <w:b/>
        </w:rPr>
        <w:t>Krebs was a questioner.</w:t>
      </w:r>
      <w:r>
        <w:rPr>
          <w:i/>
        </w:rPr>
        <w:t xml:space="preserve"> </w:t>
      </w:r>
      <w:r>
        <w:t xml:space="preserve"> He stressed that "it is of prime importance of the progress in science that the researcher learns to formulate the </w:t>
      </w:r>
      <w:r w:rsidR="00A91CB1">
        <w:t>right kinds of questions" (1981</w:t>
      </w:r>
      <w:r>
        <w:t>, p. 7). The questions scientists ask about the material world can be explored through collecting evidence. Building on work of other scientists, Krebs asked questions about</w:t>
      </w:r>
      <w:r w:rsidRPr="002C63FC">
        <w:t xml:space="preserve"> </w:t>
      </w:r>
      <w:r>
        <w:t>how animals’ cells get energy for growth and movement</w:t>
      </w:r>
      <w:r w:rsidRPr="002C63FC">
        <w:t xml:space="preserve"> </w:t>
      </w:r>
      <w:r>
        <w:t xml:space="preserve">from food and oxygen molecules. During this unit, you’ll be a questioner. You will develop good scientific questions through discussions with your peers and the Expressing Ideas Tool. </w:t>
      </w:r>
    </w:p>
    <w:p w14:paraId="6E2D8D87" w14:textId="072E3FBE" w:rsidR="00914D8F" w:rsidRDefault="00914D8F">
      <w:pPr>
        <w:ind w:firstLine="720"/>
      </w:pPr>
      <w:r w:rsidRPr="00BD56A0">
        <w:rPr>
          <w:b/>
        </w:rPr>
        <w:t>Krebs was an investigator.</w:t>
      </w:r>
      <w:r>
        <w:rPr>
          <w:i/>
        </w:rPr>
        <w:t xml:space="preserve">  </w:t>
      </w:r>
      <w:r>
        <w:t>Working with colleagues, he conducted investigations to answer his questions about how cells get energy by reacting food and oxygen molecules. His investigations built on the methods and results of other scientists. For example, he used Albert-</w:t>
      </w:r>
      <w:proofErr w:type="spellStart"/>
      <w:r>
        <w:t>Györgyi's</w:t>
      </w:r>
      <w:proofErr w:type="spellEnd"/>
      <w:r>
        <w:t xml:space="preserve"> method of studying pieces of pigeon muscle to investigate his questions. </w:t>
      </w:r>
    </w:p>
    <w:p w14:paraId="3785CC24" w14:textId="307E11C6" w:rsidR="00914D8F" w:rsidRDefault="00914D8F">
      <w:pPr>
        <w:ind w:firstLine="720"/>
      </w:pPr>
      <w:r>
        <w:t xml:space="preserve">During the unit, you’ll be an investigator. You’ll make predictions and then collect evidence to help answer the questions you asked earlier in the unit. Your methods will build on what you learned during the </w:t>
      </w:r>
      <w:r w:rsidRPr="000E1780">
        <w:rPr>
          <w:i/>
        </w:rPr>
        <w:t>Systems &amp; Scale</w:t>
      </w:r>
      <w:r>
        <w:t xml:space="preserve"> unit. It will be important to keep notes of your predictions, your methods, and the evidence you collect on the Predictions Tool, the investigation worksheets, and the Evidence-Based Arguments</w:t>
      </w:r>
      <w:r w:rsidR="00BD56A0">
        <w:t xml:space="preserve"> Tool. Your notes will help you to </w:t>
      </w:r>
      <w:r>
        <w:t xml:space="preserve">remember your ideas and evidence and to </w:t>
      </w:r>
      <w:r w:rsidR="00BD56A0">
        <w:t xml:space="preserve">share </w:t>
      </w:r>
      <w:r>
        <w:t xml:space="preserve">them with your peers. </w:t>
      </w:r>
    </w:p>
    <w:p w14:paraId="35C847EC" w14:textId="60FBF5D0" w:rsidR="00914D8F" w:rsidRDefault="00914D8F">
      <w:pPr>
        <w:ind w:firstLine="720"/>
      </w:pPr>
      <w:r>
        <w:t>After Krebs completed his initial investigations, he had evidence about how some molecules in animal cells were reacting to enable animals to grow and move. However, his evidence left some questions unanswered which prompted more questions. He wondered about the details of what was happening. He also wondered whether his findings would be true of the cells in other animals. Similarly, the evidence you collect will help answer some of your questions, but may lead to more questions or leave some unanswered questions.</w:t>
      </w:r>
    </w:p>
    <w:p w14:paraId="2F3FE3D5" w14:textId="3977F5B2" w:rsidR="00914D8F" w:rsidRDefault="00914D8F">
      <w:pPr>
        <w:ind w:firstLine="720"/>
      </w:pPr>
      <w:r w:rsidRPr="00BD56A0">
        <w:rPr>
          <w:b/>
        </w:rPr>
        <w:lastRenderedPageBreak/>
        <w:t>Krebs was an explainer.</w:t>
      </w:r>
      <w:r>
        <w:rPr>
          <w:i/>
        </w:rPr>
        <w:t xml:space="preserve">  </w:t>
      </w:r>
      <w:r>
        <w:t>As scientists answer their questions, they write explanations to share with other scientists. Krebs put together evidence from his investigations and the work of other scientists, like "pieces of a jigsaw puzzle" to write an explanation of how chemical reactions in animal cells provide energy (Krebs</w:t>
      </w:r>
      <w:r w:rsidR="00A91CB1">
        <w:t xml:space="preserve"> &amp; Mar</w:t>
      </w:r>
      <w:bookmarkStart w:id="0" w:name="_GoBack"/>
      <w:bookmarkEnd w:id="0"/>
      <w:r w:rsidR="00A91CB1">
        <w:t>tin, 1981</w:t>
      </w:r>
      <w:r>
        <w:t xml:space="preserve">, p. 118). Other scientists read and critiqued his explanation. Other scientists conducted their own investigations to confirm, refute, and build on Krebs' explanation. </w:t>
      </w:r>
    </w:p>
    <w:p w14:paraId="3D630407" w14:textId="7B04A720" w:rsidR="00914D8F" w:rsidRDefault="00914D8F">
      <w:pPr>
        <w:ind w:firstLine="720"/>
      </w:pPr>
      <w:r>
        <w:t>When you have enough evidence, you’ll take on the role of explainer to put together the evidence and tell a scientific story. The Explanation Tools will help you figure out how to put the pieces together to tell a single story. Toward the end of the unit, you’ll explain how a specific animal grows and then how other animals grow. Your peers will read and critique your explanations, providing feedback to help you improve your explanations.</w:t>
      </w:r>
    </w:p>
    <w:p w14:paraId="1A9E639A" w14:textId="77777777" w:rsidR="00914D8F" w:rsidRDefault="00914D8F" w:rsidP="00914D8F">
      <w:pPr>
        <w:ind w:firstLine="720"/>
      </w:pPr>
      <w:r>
        <w:t>At the end of the unit, you’ll be able to answer some of your initial questions about how animals move and grow. While your answers will be based on evidence and tell a scientific story, there will still be more to investigate and understand. Krebs died in 1981, but scientists continue to ask questions that build on his ideas. These scientific questions may lead to better understanding of health problems. Likewise, you’ll be able to apply what you learn about animals to other science units as you continue to ask scientific questions to deepen your understanding as well as the understanding of your peers about the material world.</w:t>
      </w:r>
    </w:p>
    <w:p w14:paraId="0D930C40" w14:textId="77777777" w:rsidR="00732F48" w:rsidRPr="00732F48" w:rsidRDefault="00732F48" w:rsidP="00732F48">
      <w:pPr>
        <w:ind w:firstLine="720"/>
        <w:rPr>
          <w:i/>
        </w:rPr>
      </w:pPr>
    </w:p>
    <w:p w14:paraId="2942F8F7" w14:textId="77777777" w:rsidR="00732F48" w:rsidRPr="00732F48" w:rsidRDefault="00732F48" w:rsidP="00732F48"/>
    <w:p w14:paraId="7532082E" w14:textId="77777777" w:rsidR="008B5602" w:rsidRDefault="008B5602" w:rsidP="008B5602"/>
    <w:p w14:paraId="47CAE1FE" w14:textId="77777777" w:rsidR="00B45FB8" w:rsidRDefault="00B45FB8" w:rsidP="008B5602">
      <w:pPr>
        <w:tabs>
          <w:tab w:val="left" w:pos="6600"/>
        </w:tabs>
      </w:pPr>
    </w:p>
    <w:p w14:paraId="4D4C9EA5" w14:textId="77777777" w:rsidR="00B45FB8" w:rsidRDefault="00B45FB8" w:rsidP="008B5602">
      <w:pPr>
        <w:tabs>
          <w:tab w:val="left" w:pos="6600"/>
        </w:tabs>
      </w:pPr>
    </w:p>
    <w:p w14:paraId="0F6F03D3" w14:textId="77777777" w:rsidR="00B45FB8" w:rsidRDefault="00B45FB8" w:rsidP="008B5602">
      <w:pPr>
        <w:tabs>
          <w:tab w:val="left" w:pos="6600"/>
        </w:tabs>
      </w:pPr>
    </w:p>
    <w:p w14:paraId="30F26E00" w14:textId="77777777" w:rsidR="00B45FB8" w:rsidRDefault="00B45FB8" w:rsidP="008B5602">
      <w:pPr>
        <w:tabs>
          <w:tab w:val="left" w:pos="6600"/>
        </w:tabs>
      </w:pPr>
    </w:p>
    <w:p w14:paraId="5F72C041" w14:textId="77777777" w:rsidR="00B45FB8" w:rsidRDefault="00B45FB8" w:rsidP="008B5602">
      <w:pPr>
        <w:tabs>
          <w:tab w:val="left" w:pos="6600"/>
        </w:tabs>
      </w:pPr>
    </w:p>
    <w:p w14:paraId="504657AD" w14:textId="77777777" w:rsidR="00B45FB8" w:rsidRDefault="00B45FB8" w:rsidP="008B5602">
      <w:pPr>
        <w:tabs>
          <w:tab w:val="left" w:pos="6600"/>
        </w:tabs>
      </w:pPr>
    </w:p>
    <w:p w14:paraId="359E6E6D" w14:textId="77777777" w:rsidR="00B45FB8" w:rsidRDefault="00B45FB8" w:rsidP="008B5602">
      <w:pPr>
        <w:tabs>
          <w:tab w:val="left" w:pos="6600"/>
        </w:tabs>
      </w:pPr>
    </w:p>
    <w:p w14:paraId="19FF18A0" w14:textId="77777777" w:rsidR="00B45FB8" w:rsidRDefault="00B45FB8" w:rsidP="008B5602">
      <w:pPr>
        <w:tabs>
          <w:tab w:val="left" w:pos="6600"/>
        </w:tabs>
      </w:pPr>
    </w:p>
    <w:p w14:paraId="6A608179" w14:textId="77777777" w:rsidR="00B45FB8" w:rsidRDefault="00B45FB8" w:rsidP="008B5602">
      <w:pPr>
        <w:tabs>
          <w:tab w:val="left" w:pos="6600"/>
        </w:tabs>
      </w:pPr>
    </w:p>
    <w:p w14:paraId="1353E683" w14:textId="77777777" w:rsidR="00B45FB8" w:rsidRDefault="00B45FB8" w:rsidP="008B5602">
      <w:pPr>
        <w:tabs>
          <w:tab w:val="left" w:pos="6600"/>
        </w:tabs>
      </w:pPr>
    </w:p>
    <w:p w14:paraId="14BEE41E" w14:textId="77777777" w:rsidR="00B45FB8" w:rsidRDefault="00B45FB8" w:rsidP="008B5602">
      <w:pPr>
        <w:tabs>
          <w:tab w:val="left" w:pos="6600"/>
        </w:tabs>
      </w:pPr>
    </w:p>
    <w:p w14:paraId="7A421309" w14:textId="77777777" w:rsidR="00B45FB8" w:rsidRDefault="00B45FB8" w:rsidP="008B5602">
      <w:pPr>
        <w:tabs>
          <w:tab w:val="left" w:pos="6600"/>
        </w:tabs>
      </w:pPr>
    </w:p>
    <w:p w14:paraId="53E12CB1" w14:textId="77777777" w:rsidR="00B45FB8" w:rsidRDefault="00B45FB8" w:rsidP="008B5602">
      <w:pPr>
        <w:tabs>
          <w:tab w:val="left" w:pos="6600"/>
        </w:tabs>
      </w:pPr>
    </w:p>
    <w:p w14:paraId="675629CF" w14:textId="77777777" w:rsidR="00B45FB8" w:rsidRDefault="00B45FB8" w:rsidP="008B5602">
      <w:pPr>
        <w:tabs>
          <w:tab w:val="left" w:pos="6600"/>
        </w:tabs>
      </w:pPr>
    </w:p>
    <w:p w14:paraId="6F8ED246" w14:textId="5D06D4C0" w:rsidR="00B45FB8" w:rsidRPr="00BD56A0" w:rsidRDefault="00B45FB8" w:rsidP="00B45FB8">
      <w:pPr>
        <w:tabs>
          <w:tab w:val="left" w:pos="6600"/>
        </w:tabs>
        <w:rPr>
          <w:rFonts w:cs="Arial"/>
          <w:color w:val="000000" w:themeColor="text1"/>
          <w:szCs w:val="22"/>
        </w:rPr>
      </w:pPr>
      <w:r w:rsidRPr="00BD56A0">
        <w:rPr>
          <w:rFonts w:cs="Arial"/>
          <w:color w:val="000000" w:themeColor="text1"/>
          <w:szCs w:val="22"/>
        </w:rPr>
        <w:t>Reference</w:t>
      </w:r>
      <w:r w:rsidR="00A91CB1">
        <w:rPr>
          <w:rFonts w:cs="Arial"/>
          <w:color w:val="000000" w:themeColor="text1"/>
          <w:szCs w:val="22"/>
        </w:rPr>
        <w:t>s</w:t>
      </w:r>
    </w:p>
    <w:p w14:paraId="54995842" w14:textId="6A1CA23D" w:rsidR="00A91CB1" w:rsidRPr="00BD56A0" w:rsidRDefault="004D71B6" w:rsidP="00BD56A0">
      <w:pPr>
        <w:pStyle w:val="NormalWeb"/>
        <w:ind w:left="480" w:hanging="480"/>
        <w:rPr>
          <w:rFonts w:cs="Arial"/>
          <w:szCs w:val="22"/>
        </w:rPr>
      </w:pPr>
      <w:r w:rsidRPr="00BD56A0">
        <w:rPr>
          <w:rFonts w:ascii="Arial" w:hAnsi="Arial" w:cs="Arial"/>
          <w:sz w:val="22"/>
          <w:szCs w:val="22"/>
        </w:rPr>
        <w:t xml:space="preserve">Krebs, H. A. (1981). On asking the right kind of question in biological research. In </w:t>
      </w:r>
      <w:r w:rsidRPr="00BD56A0">
        <w:rPr>
          <w:rFonts w:ascii="Arial" w:hAnsi="Arial" w:cs="Arial"/>
          <w:i/>
          <w:iCs/>
          <w:sz w:val="22"/>
          <w:szCs w:val="22"/>
        </w:rPr>
        <w:t>On asking the right kind of question in biologic</w:t>
      </w:r>
      <w:r w:rsidR="000B09C4" w:rsidRPr="00BD56A0">
        <w:rPr>
          <w:rFonts w:ascii="Arial" w:hAnsi="Arial" w:cs="Arial"/>
          <w:i/>
          <w:iCs/>
          <w:sz w:val="22"/>
          <w:szCs w:val="22"/>
        </w:rPr>
        <w:t xml:space="preserve">al research. Neue </w:t>
      </w:r>
      <w:proofErr w:type="spellStart"/>
      <w:r w:rsidR="000B09C4" w:rsidRPr="00BD56A0">
        <w:rPr>
          <w:rFonts w:ascii="Arial" w:hAnsi="Arial" w:cs="Arial"/>
          <w:i/>
          <w:iCs/>
          <w:sz w:val="22"/>
          <w:szCs w:val="22"/>
        </w:rPr>
        <w:t>Aussichten</w:t>
      </w:r>
      <w:proofErr w:type="spellEnd"/>
      <w:r w:rsidR="000B09C4" w:rsidRPr="00BD56A0">
        <w:rPr>
          <w:rFonts w:ascii="Arial" w:hAnsi="Arial" w:cs="Arial"/>
          <w:i/>
          <w:iCs/>
          <w:sz w:val="22"/>
          <w:szCs w:val="22"/>
        </w:rPr>
        <w:t xml:space="preserve"> </w:t>
      </w:r>
      <w:proofErr w:type="spellStart"/>
      <w:r w:rsidR="000B09C4" w:rsidRPr="00BD56A0">
        <w:rPr>
          <w:rFonts w:ascii="Arial" w:hAnsi="Arial" w:cs="Arial"/>
          <w:i/>
          <w:iCs/>
          <w:sz w:val="22"/>
          <w:szCs w:val="22"/>
        </w:rPr>
        <w:t>f</w:t>
      </w:r>
      <w:r w:rsidRPr="00BD56A0">
        <w:rPr>
          <w:rFonts w:ascii="Arial" w:hAnsi="Arial" w:cs="Arial"/>
          <w:i/>
          <w:iCs/>
          <w:sz w:val="22"/>
          <w:szCs w:val="22"/>
        </w:rPr>
        <w:t>ü</w:t>
      </w:r>
      <w:r w:rsidR="000B09C4" w:rsidRPr="00BD56A0">
        <w:rPr>
          <w:rFonts w:ascii="Arial" w:hAnsi="Arial" w:cs="Arial"/>
          <w:i/>
          <w:iCs/>
          <w:sz w:val="22"/>
          <w:szCs w:val="22"/>
        </w:rPr>
        <w:t>r</w:t>
      </w:r>
      <w:proofErr w:type="spellEnd"/>
      <w:r w:rsidR="000B09C4" w:rsidRPr="00BD56A0">
        <w:rPr>
          <w:rFonts w:ascii="Arial" w:hAnsi="Arial" w:cs="Arial"/>
          <w:i/>
          <w:iCs/>
          <w:sz w:val="22"/>
          <w:szCs w:val="22"/>
        </w:rPr>
        <w:t xml:space="preserve"> die </w:t>
      </w:r>
      <w:proofErr w:type="spellStart"/>
      <w:r w:rsidR="000B09C4" w:rsidRPr="00BD56A0">
        <w:rPr>
          <w:rFonts w:ascii="Arial" w:hAnsi="Arial" w:cs="Arial"/>
          <w:i/>
          <w:iCs/>
          <w:sz w:val="22"/>
          <w:szCs w:val="22"/>
        </w:rPr>
        <w:t>Pflanzenzüchtung</w:t>
      </w:r>
      <w:proofErr w:type="spellEnd"/>
      <w:r w:rsidR="000B09C4" w:rsidRPr="00BD56A0">
        <w:rPr>
          <w:rFonts w:ascii="Arial" w:hAnsi="Arial" w:cs="Arial"/>
          <w:i/>
          <w:iCs/>
          <w:sz w:val="22"/>
          <w:szCs w:val="22"/>
        </w:rPr>
        <w:t>: Gen-</w:t>
      </w:r>
      <w:proofErr w:type="spellStart"/>
      <w:r w:rsidR="000B09C4" w:rsidRPr="00BD56A0">
        <w:rPr>
          <w:rFonts w:ascii="Arial" w:hAnsi="Arial" w:cs="Arial"/>
          <w:i/>
          <w:iCs/>
          <w:sz w:val="22"/>
          <w:szCs w:val="22"/>
        </w:rPr>
        <w:t>Ü</w:t>
      </w:r>
      <w:r w:rsidRPr="00BD56A0">
        <w:rPr>
          <w:rFonts w:ascii="Arial" w:hAnsi="Arial" w:cs="Arial"/>
          <w:i/>
          <w:iCs/>
          <w:sz w:val="22"/>
          <w:szCs w:val="22"/>
        </w:rPr>
        <w:t>bertragung</w:t>
      </w:r>
      <w:proofErr w:type="spellEnd"/>
      <w:r w:rsidRPr="00BD56A0">
        <w:rPr>
          <w:rFonts w:ascii="Arial" w:hAnsi="Arial" w:cs="Arial"/>
          <w:i/>
          <w:iCs/>
          <w:sz w:val="22"/>
          <w:szCs w:val="22"/>
        </w:rPr>
        <w:t xml:space="preserve"> </w:t>
      </w:r>
      <w:proofErr w:type="spellStart"/>
      <w:r w:rsidRPr="00BD56A0">
        <w:rPr>
          <w:rFonts w:ascii="Arial" w:hAnsi="Arial" w:cs="Arial"/>
          <w:i/>
          <w:iCs/>
          <w:sz w:val="22"/>
          <w:szCs w:val="22"/>
        </w:rPr>
        <w:t>mit</w:t>
      </w:r>
      <w:proofErr w:type="spellEnd"/>
      <w:r w:rsidRPr="00BD56A0">
        <w:rPr>
          <w:rFonts w:ascii="Arial" w:hAnsi="Arial" w:cs="Arial"/>
          <w:i/>
          <w:iCs/>
          <w:sz w:val="22"/>
          <w:szCs w:val="22"/>
        </w:rPr>
        <w:t xml:space="preserve"> dem </w:t>
      </w:r>
      <w:proofErr w:type="spellStart"/>
      <w:r w:rsidRPr="00BD56A0">
        <w:rPr>
          <w:rFonts w:ascii="Arial" w:hAnsi="Arial" w:cs="Arial"/>
          <w:i/>
          <w:iCs/>
          <w:sz w:val="22"/>
          <w:szCs w:val="22"/>
        </w:rPr>
        <w:t>T</w:t>
      </w:r>
      <w:r w:rsidR="000B09C4" w:rsidRPr="00BD56A0">
        <w:rPr>
          <w:rFonts w:ascii="Arial" w:hAnsi="Arial" w:cs="Arial"/>
          <w:i/>
          <w:iCs/>
          <w:sz w:val="22"/>
          <w:szCs w:val="22"/>
        </w:rPr>
        <w:t>i</w:t>
      </w:r>
      <w:proofErr w:type="spellEnd"/>
      <w:r w:rsidR="000B09C4" w:rsidRPr="00BD56A0">
        <w:rPr>
          <w:rFonts w:ascii="Arial" w:hAnsi="Arial" w:cs="Arial"/>
          <w:i/>
          <w:iCs/>
          <w:sz w:val="22"/>
          <w:szCs w:val="22"/>
        </w:rPr>
        <w:t xml:space="preserve">-Plasmid: 268. </w:t>
      </w:r>
      <w:proofErr w:type="spellStart"/>
      <w:r w:rsidR="000B09C4" w:rsidRPr="00BD56A0">
        <w:rPr>
          <w:rFonts w:ascii="Arial" w:hAnsi="Arial" w:cs="Arial"/>
          <w:i/>
          <w:iCs/>
          <w:sz w:val="22"/>
          <w:szCs w:val="22"/>
        </w:rPr>
        <w:t>Sitzung</w:t>
      </w:r>
      <w:proofErr w:type="spellEnd"/>
      <w:r w:rsidR="000B09C4" w:rsidRPr="00BD56A0">
        <w:rPr>
          <w:rFonts w:ascii="Arial" w:hAnsi="Arial" w:cs="Arial"/>
          <w:i/>
          <w:iCs/>
          <w:sz w:val="22"/>
          <w:szCs w:val="22"/>
        </w:rPr>
        <w:t xml:space="preserve"> am 7. </w:t>
      </w:r>
      <w:proofErr w:type="spellStart"/>
      <w:r w:rsidR="000B09C4" w:rsidRPr="00BD56A0">
        <w:rPr>
          <w:rFonts w:ascii="Arial" w:hAnsi="Arial" w:cs="Arial"/>
          <w:i/>
          <w:iCs/>
          <w:sz w:val="22"/>
          <w:szCs w:val="22"/>
        </w:rPr>
        <w:t>März</w:t>
      </w:r>
      <w:proofErr w:type="spellEnd"/>
      <w:r w:rsidR="000B09C4" w:rsidRPr="00BD56A0">
        <w:rPr>
          <w:rFonts w:ascii="Arial" w:hAnsi="Arial" w:cs="Arial"/>
          <w:i/>
          <w:iCs/>
          <w:sz w:val="22"/>
          <w:szCs w:val="22"/>
        </w:rPr>
        <w:t xml:space="preserve"> 1979 in Dü</w:t>
      </w:r>
      <w:r w:rsidRPr="00BD56A0">
        <w:rPr>
          <w:rFonts w:ascii="Arial" w:hAnsi="Arial" w:cs="Arial"/>
          <w:i/>
          <w:iCs/>
          <w:sz w:val="22"/>
          <w:szCs w:val="22"/>
        </w:rPr>
        <w:t>sseldorf</w:t>
      </w:r>
      <w:r w:rsidRPr="00BD56A0">
        <w:rPr>
          <w:rFonts w:ascii="Arial" w:hAnsi="Arial" w:cs="Arial"/>
          <w:sz w:val="22"/>
          <w:szCs w:val="22"/>
        </w:rPr>
        <w:t xml:space="preserve"> (pp</w:t>
      </w:r>
      <w:r w:rsidR="000B09C4" w:rsidRPr="00BD56A0">
        <w:rPr>
          <w:rFonts w:ascii="Arial" w:hAnsi="Arial" w:cs="Arial"/>
          <w:sz w:val="22"/>
          <w:szCs w:val="22"/>
        </w:rPr>
        <w:t xml:space="preserve">. 7–20). Wiesbaden: VS Verlag </w:t>
      </w:r>
      <w:proofErr w:type="spellStart"/>
      <w:r w:rsidR="000B09C4" w:rsidRPr="00BD56A0">
        <w:rPr>
          <w:rFonts w:ascii="Arial" w:hAnsi="Arial" w:cs="Arial"/>
          <w:sz w:val="22"/>
          <w:szCs w:val="22"/>
        </w:rPr>
        <w:t>fü</w:t>
      </w:r>
      <w:r w:rsidRPr="00BD56A0">
        <w:rPr>
          <w:rFonts w:ascii="Arial" w:hAnsi="Arial" w:cs="Arial"/>
          <w:sz w:val="22"/>
          <w:szCs w:val="22"/>
        </w:rPr>
        <w:t>r</w:t>
      </w:r>
      <w:proofErr w:type="spellEnd"/>
      <w:r w:rsidRPr="00BD56A0">
        <w:rPr>
          <w:rFonts w:ascii="Arial" w:hAnsi="Arial" w:cs="Arial"/>
          <w:sz w:val="22"/>
          <w:szCs w:val="22"/>
        </w:rPr>
        <w:t xml:space="preserve"> </w:t>
      </w:r>
      <w:proofErr w:type="spellStart"/>
      <w:r w:rsidRPr="00BD56A0">
        <w:rPr>
          <w:rFonts w:ascii="Arial" w:hAnsi="Arial" w:cs="Arial"/>
          <w:sz w:val="22"/>
          <w:szCs w:val="22"/>
        </w:rPr>
        <w:t>Sozialwissenschaften</w:t>
      </w:r>
      <w:proofErr w:type="spellEnd"/>
      <w:r w:rsidRPr="00BD56A0">
        <w:rPr>
          <w:rFonts w:ascii="Arial" w:hAnsi="Arial" w:cs="Arial"/>
          <w:sz w:val="22"/>
          <w:szCs w:val="22"/>
        </w:rPr>
        <w:t xml:space="preserve">. </w:t>
      </w:r>
      <w:r w:rsidR="00A91CB1" w:rsidRPr="00BD56A0">
        <w:rPr>
          <w:rFonts w:cs="Arial"/>
          <w:szCs w:val="22"/>
        </w:rPr>
        <w:t>http://doi.org/10.1007/978-3-322-87853-3_1</w:t>
      </w:r>
    </w:p>
    <w:p w14:paraId="1B70C5F3" w14:textId="00519AF2" w:rsidR="00206DEE" w:rsidRPr="00BD56A0" w:rsidRDefault="00A91CB1" w:rsidP="00BD56A0">
      <w:pPr>
        <w:pStyle w:val="NormalWeb"/>
        <w:ind w:left="480" w:hanging="480"/>
        <w:rPr>
          <w:rFonts w:cs="Arial"/>
          <w:szCs w:val="22"/>
        </w:rPr>
      </w:pPr>
      <w:r w:rsidRPr="00BD56A0">
        <w:rPr>
          <w:rFonts w:ascii="Arial" w:eastAsia="Arial Unicode MS" w:hAnsi="Arial" w:cs="Arial"/>
          <w:color w:val="000000"/>
          <w:sz w:val="22"/>
          <w:szCs w:val="22"/>
        </w:rPr>
        <w:t>Krebs, H.</w:t>
      </w:r>
      <w:r>
        <w:rPr>
          <w:rFonts w:ascii="Arial" w:eastAsia="Arial Unicode MS" w:hAnsi="Arial" w:cs="Arial"/>
          <w:color w:val="000000"/>
          <w:sz w:val="22"/>
          <w:szCs w:val="22"/>
        </w:rPr>
        <w:t xml:space="preserve"> A.</w:t>
      </w:r>
      <w:r w:rsidRPr="00BD56A0">
        <w:rPr>
          <w:rFonts w:ascii="Arial" w:eastAsia="Arial Unicode MS" w:hAnsi="Arial" w:cs="Arial"/>
          <w:color w:val="000000"/>
          <w:sz w:val="22"/>
          <w:szCs w:val="22"/>
        </w:rPr>
        <w:t>, &amp; Martin, A. (1981). </w:t>
      </w:r>
      <w:r w:rsidRPr="00BD56A0">
        <w:rPr>
          <w:rFonts w:ascii="Arial" w:eastAsia="Arial Unicode MS" w:hAnsi="Arial" w:cs="Arial"/>
          <w:i/>
          <w:iCs/>
          <w:color w:val="000000"/>
          <w:sz w:val="22"/>
          <w:szCs w:val="22"/>
        </w:rPr>
        <w:t>Reminiscences and reflections</w:t>
      </w:r>
      <w:r w:rsidRPr="00BD56A0">
        <w:rPr>
          <w:rFonts w:ascii="Arial" w:eastAsia="Arial Unicode MS" w:hAnsi="Arial" w:cs="Arial"/>
          <w:color w:val="000000"/>
          <w:sz w:val="22"/>
          <w:szCs w:val="22"/>
        </w:rPr>
        <w:t>. Oxford: Clarendon Press</w:t>
      </w:r>
      <w:r>
        <w:rPr>
          <w:rFonts w:ascii="Arial" w:eastAsia="Arial Unicode MS" w:hAnsi="Arial" w:cs="Arial"/>
          <w:color w:val="000000"/>
          <w:sz w:val="22"/>
          <w:szCs w:val="22"/>
        </w:rPr>
        <w:t>.</w:t>
      </w:r>
    </w:p>
    <w:sectPr w:rsidR="00206DEE" w:rsidRPr="00BD56A0" w:rsidSect="00BD56A0">
      <w:footerReference w:type="default" r:id="rId11"/>
      <w:footerReference w:type="first" r:id="rId12"/>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62A184" w14:textId="77777777" w:rsidR="00942493" w:rsidRDefault="00942493">
      <w:r>
        <w:separator/>
      </w:r>
    </w:p>
  </w:endnote>
  <w:endnote w:type="continuationSeparator" w:id="0">
    <w:p w14:paraId="6C7B9776" w14:textId="77777777" w:rsidR="00942493" w:rsidRDefault="00942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EA45D" w14:textId="1A44D1FF" w:rsidR="00EC466A" w:rsidRPr="00EC466A" w:rsidRDefault="00914D8F" w:rsidP="00EC466A">
    <w:pPr>
      <w:pStyle w:val="Footer"/>
      <w:spacing w:after="0"/>
      <w:jc w:val="right"/>
      <w:rPr>
        <w:i/>
        <w:color w:val="000000" w:themeColor="text1"/>
        <w:sz w:val="16"/>
        <w:szCs w:val="16"/>
      </w:rPr>
    </w:pPr>
    <w:r>
      <w:rPr>
        <w:i/>
        <w:color w:val="000000" w:themeColor="text1"/>
        <w:sz w:val="16"/>
        <w:szCs w:val="16"/>
      </w:rPr>
      <w:t>Animals</w:t>
    </w:r>
    <w:r w:rsidR="00EC466A" w:rsidRPr="00EC466A">
      <w:rPr>
        <w:i/>
        <w:color w:val="000000" w:themeColor="text1"/>
        <w:sz w:val="16"/>
        <w:szCs w:val="16"/>
      </w:rPr>
      <w:t xml:space="preserve"> Unit, Activity </w:t>
    </w:r>
    <w:r w:rsidR="00ED6B76">
      <w:rPr>
        <w:i/>
        <w:color w:val="000000" w:themeColor="text1"/>
        <w:sz w:val="16"/>
        <w:szCs w:val="16"/>
      </w:rPr>
      <w:t>1.2</w:t>
    </w:r>
  </w:p>
  <w:p w14:paraId="683D0973" w14:textId="7D44B5DD" w:rsidR="007F4969" w:rsidRPr="00BD56A0" w:rsidRDefault="00EC466A" w:rsidP="00BD56A0">
    <w:pPr>
      <w:pStyle w:val="Footer"/>
      <w:tabs>
        <w:tab w:val="left" w:pos="8427"/>
        <w:tab w:val="right" w:pos="9360"/>
      </w:tabs>
      <w:spacing w:after="0"/>
      <w:rPr>
        <w:color w:val="000000" w:themeColor="text1"/>
        <w:sz w:val="16"/>
        <w:szCs w:val="16"/>
      </w:rPr>
    </w:pP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D56A0">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0289" w14:textId="77777777" w:rsidR="007F4969" w:rsidRDefault="007F4969" w:rsidP="007422D2">
    <w:pPr>
      <w:pStyle w:val="Footer"/>
      <w:framePr w:wrap="around" w:vAnchor="text" w:hAnchor="page" w:x="10388" w:y="-161"/>
      <w:rPr>
        <w:rStyle w:val="PageNumber"/>
      </w:rPr>
    </w:pP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7F4969" w:rsidRPr="00A60C04" w14:paraId="68A70C6F" w14:textId="77777777" w:rsidTr="007422D2">
      <w:trPr>
        <w:trHeight w:val="541"/>
      </w:trPr>
      <w:tc>
        <w:tcPr>
          <w:tcW w:w="4434" w:type="dxa"/>
          <w:shd w:val="clear" w:color="auto" w:fill="auto"/>
        </w:tcPr>
        <w:p w14:paraId="69BDE429" w14:textId="77777777" w:rsidR="007F4969" w:rsidRPr="00A60C04" w:rsidRDefault="007F4969" w:rsidP="00CA47D3">
          <w:pPr>
            <w:pStyle w:val="Footer"/>
            <w:ind w:right="360"/>
            <w:rPr>
              <w:i/>
            </w:rPr>
          </w:pPr>
        </w:p>
      </w:tc>
      <w:tc>
        <w:tcPr>
          <w:tcW w:w="5104" w:type="dxa"/>
          <w:shd w:val="clear" w:color="auto" w:fill="auto"/>
        </w:tcPr>
        <w:p w14:paraId="34E6E10C" w14:textId="7A021558" w:rsidR="007F4969" w:rsidRPr="008B5602" w:rsidRDefault="00914D8F" w:rsidP="008B5602">
          <w:pPr>
            <w:pStyle w:val="Footer"/>
            <w:spacing w:after="0"/>
            <w:jc w:val="right"/>
            <w:rPr>
              <w:i/>
              <w:sz w:val="16"/>
              <w:szCs w:val="16"/>
            </w:rPr>
          </w:pPr>
          <w:r>
            <w:rPr>
              <w:i/>
              <w:color w:val="000000" w:themeColor="text1"/>
              <w:sz w:val="16"/>
              <w:szCs w:val="16"/>
            </w:rPr>
            <w:t>Animals</w:t>
          </w:r>
          <w:r w:rsidR="008B5602" w:rsidRPr="00BD56A0">
            <w:rPr>
              <w:i/>
              <w:color w:val="000000" w:themeColor="text1"/>
              <w:sz w:val="16"/>
              <w:szCs w:val="16"/>
            </w:rPr>
            <w:t xml:space="preserve"> Unit, Activity </w:t>
          </w:r>
          <w:r w:rsidR="00EC466A" w:rsidRPr="00BD56A0">
            <w:rPr>
              <w:i/>
              <w:color w:val="000000" w:themeColor="text1"/>
              <w:sz w:val="16"/>
              <w:szCs w:val="16"/>
            </w:rPr>
            <w:t>1.2</w:t>
          </w:r>
        </w:p>
        <w:p w14:paraId="18546646" w14:textId="37E8309E" w:rsidR="008B5602" w:rsidRDefault="007F4969" w:rsidP="008B5602">
          <w:pPr>
            <w:pStyle w:val="Footer"/>
            <w:spacing w:after="0"/>
            <w:jc w:val="right"/>
            <w:rPr>
              <w:i/>
              <w:sz w:val="16"/>
              <w:szCs w:val="16"/>
            </w:rPr>
          </w:pPr>
          <w:r w:rsidRPr="008B5602">
            <w:rPr>
              <w:i/>
              <w:sz w:val="16"/>
              <w:szCs w:val="16"/>
            </w:rPr>
            <w:t>Carbon: Tran</w:t>
          </w:r>
          <w:r w:rsidR="008B5602">
            <w:rPr>
              <w:i/>
              <w:sz w:val="16"/>
              <w:szCs w:val="16"/>
            </w:rPr>
            <w:t>sformations in Matter and Energy 201</w:t>
          </w:r>
          <w:r w:rsidR="009E74E6">
            <w:rPr>
              <w:i/>
              <w:sz w:val="16"/>
              <w:szCs w:val="16"/>
            </w:rPr>
            <w:t>9</w:t>
          </w:r>
        </w:p>
        <w:p w14:paraId="78E447E5" w14:textId="77777777" w:rsidR="007F4969" w:rsidRPr="008B5602" w:rsidRDefault="007F4969" w:rsidP="008B5602">
          <w:pPr>
            <w:pStyle w:val="Footer"/>
            <w:spacing w:after="0"/>
            <w:jc w:val="right"/>
            <w:rPr>
              <w:i/>
              <w:sz w:val="16"/>
              <w:szCs w:val="16"/>
            </w:rPr>
          </w:pPr>
          <w:r w:rsidRPr="008B5602">
            <w:rPr>
              <w:i/>
              <w:sz w:val="16"/>
              <w:szCs w:val="16"/>
            </w:rPr>
            <w:t>Michigan State University</w:t>
          </w:r>
        </w:p>
      </w:tc>
    </w:tr>
  </w:tbl>
  <w:p w14:paraId="6B94DC0F" w14:textId="3CF9D9DD" w:rsidR="007F4969" w:rsidRDefault="008B5602" w:rsidP="00BD56A0">
    <w:pPr>
      <w:pStyle w:val="Footer"/>
      <w:tabs>
        <w:tab w:val="clear" w:pos="4320"/>
        <w:tab w:val="clear" w:pos="8640"/>
        <w:tab w:val="left" w:pos="8627"/>
      </w:tabs>
    </w:pPr>
    <w:r>
      <w:rPr>
        <w:i/>
        <w:noProof/>
      </w:rPr>
      <w:drawing>
        <wp:anchor distT="0" distB="0" distL="114300" distR="114300" simplePos="0" relativeHeight="251659264" behindDoc="0" locked="0" layoutInCell="1" allowOverlap="1" wp14:anchorId="071A4EB6" wp14:editId="174A41F5">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60BE0" w14:textId="77777777" w:rsidR="00942493" w:rsidRDefault="00942493">
      <w:r>
        <w:separator/>
      </w:r>
    </w:p>
  </w:footnote>
  <w:footnote w:type="continuationSeparator" w:id="0">
    <w:p w14:paraId="7CAD0094" w14:textId="77777777" w:rsidR="00942493" w:rsidRDefault="00942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2A03143"/>
    <w:multiLevelType w:val="multilevel"/>
    <w:tmpl w:val="35B6F7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0"/>
  </w:num>
  <w:num w:numId="4">
    <w:abstractNumId w:val="4"/>
  </w:num>
  <w:num w:numId="5">
    <w:abstractNumId w:val="11"/>
  </w:num>
  <w:num w:numId="6">
    <w:abstractNumId w:val="16"/>
  </w:num>
  <w:num w:numId="7">
    <w:abstractNumId w:val="22"/>
  </w:num>
  <w:num w:numId="8">
    <w:abstractNumId w:val="20"/>
  </w:num>
  <w:num w:numId="9">
    <w:abstractNumId w:val="2"/>
  </w:num>
  <w:num w:numId="10">
    <w:abstractNumId w:val="5"/>
  </w:num>
  <w:num w:numId="11">
    <w:abstractNumId w:val="15"/>
  </w:num>
  <w:num w:numId="12">
    <w:abstractNumId w:val="10"/>
  </w:num>
  <w:num w:numId="13">
    <w:abstractNumId w:val="1"/>
  </w:num>
  <w:num w:numId="14">
    <w:abstractNumId w:val="13"/>
  </w:num>
  <w:num w:numId="15">
    <w:abstractNumId w:val="23"/>
  </w:num>
  <w:num w:numId="16">
    <w:abstractNumId w:val="14"/>
  </w:num>
  <w:num w:numId="17">
    <w:abstractNumId w:val="3"/>
  </w:num>
  <w:num w:numId="18">
    <w:abstractNumId w:val="7"/>
  </w:num>
  <w:num w:numId="19">
    <w:abstractNumId w:val="17"/>
  </w:num>
  <w:num w:numId="20">
    <w:abstractNumId w:val="18"/>
  </w:num>
  <w:num w:numId="21">
    <w:abstractNumId w:val="6"/>
  </w:num>
  <w:num w:numId="22">
    <w:abstractNumId w:val="21"/>
  </w:num>
  <w:num w:numId="23">
    <w:abstractNumId w:val="21"/>
  </w:num>
  <w:num w:numId="24">
    <w:abstractNumId w:val="12"/>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0ED6"/>
    <w:rsid w:val="00006594"/>
    <w:rsid w:val="00064F8F"/>
    <w:rsid w:val="00080F0A"/>
    <w:rsid w:val="000B09C4"/>
    <w:rsid w:val="000B15FD"/>
    <w:rsid w:val="000B4746"/>
    <w:rsid w:val="000C42BE"/>
    <w:rsid w:val="00135C69"/>
    <w:rsid w:val="001401F3"/>
    <w:rsid w:val="0016032A"/>
    <w:rsid w:val="00167E2F"/>
    <w:rsid w:val="00182157"/>
    <w:rsid w:val="00184C6A"/>
    <w:rsid w:val="00200330"/>
    <w:rsid w:val="00206DEE"/>
    <w:rsid w:val="0021610F"/>
    <w:rsid w:val="0023266B"/>
    <w:rsid w:val="0024380D"/>
    <w:rsid w:val="002616F0"/>
    <w:rsid w:val="002A5C2F"/>
    <w:rsid w:val="003D1AC3"/>
    <w:rsid w:val="003D2656"/>
    <w:rsid w:val="003F44F9"/>
    <w:rsid w:val="004570EE"/>
    <w:rsid w:val="00496886"/>
    <w:rsid w:val="004D1634"/>
    <w:rsid w:val="004D71B6"/>
    <w:rsid w:val="004F095D"/>
    <w:rsid w:val="00525FA0"/>
    <w:rsid w:val="00545934"/>
    <w:rsid w:val="006C2708"/>
    <w:rsid w:val="006E4048"/>
    <w:rsid w:val="00721B5F"/>
    <w:rsid w:val="00726D45"/>
    <w:rsid w:val="00732F48"/>
    <w:rsid w:val="00740AC6"/>
    <w:rsid w:val="007422D2"/>
    <w:rsid w:val="007629E6"/>
    <w:rsid w:val="00790720"/>
    <w:rsid w:val="007E75A3"/>
    <w:rsid w:val="007F4969"/>
    <w:rsid w:val="00816687"/>
    <w:rsid w:val="008423F7"/>
    <w:rsid w:val="00847D9A"/>
    <w:rsid w:val="00850B30"/>
    <w:rsid w:val="0085222D"/>
    <w:rsid w:val="00861A04"/>
    <w:rsid w:val="00865042"/>
    <w:rsid w:val="008B5602"/>
    <w:rsid w:val="008C1C0E"/>
    <w:rsid w:val="008E016E"/>
    <w:rsid w:val="00914D8F"/>
    <w:rsid w:val="00942493"/>
    <w:rsid w:val="009614DA"/>
    <w:rsid w:val="00983032"/>
    <w:rsid w:val="009C177F"/>
    <w:rsid w:val="009E74E6"/>
    <w:rsid w:val="00A40110"/>
    <w:rsid w:val="00A91CB1"/>
    <w:rsid w:val="00AC7D27"/>
    <w:rsid w:val="00B03202"/>
    <w:rsid w:val="00B45FB8"/>
    <w:rsid w:val="00B56E42"/>
    <w:rsid w:val="00BB0ED6"/>
    <w:rsid w:val="00BB67BB"/>
    <w:rsid w:val="00BB7F74"/>
    <w:rsid w:val="00BC73FB"/>
    <w:rsid w:val="00BD56A0"/>
    <w:rsid w:val="00C451A7"/>
    <w:rsid w:val="00CA47D3"/>
    <w:rsid w:val="00CC1DCD"/>
    <w:rsid w:val="00CC2AFC"/>
    <w:rsid w:val="00D03A5D"/>
    <w:rsid w:val="00D25088"/>
    <w:rsid w:val="00DC5437"/>
    <w:rsid w:val="00DD04A3"/>
    <w:rsid w:val="00DE1883"/>
    <w:rsid w:val="00DE2829"/>
    <w:rsid w:val="00E2199F"/>
    <w:rsid w:val="00E5096B"/>
    <w:rsid w:val="00E61F11"/>
    <w:rsid w:val="00EC466A"/>
    <w:rsid w:val="00ED6B76"/>
    <w:rsid w:val="00ED7942"/>
    <w:rsid w:val="00F17224"/>
    <w:rsid w:val="00F33C12"/>
    <w:rsid w:val="00F54A0D"/>
    <w:rsid w:val="00FD04C2"/>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48FB1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pPr>
      <w:keepNext/>
      <w:spacing w:before="120"/>
      <w:outlineLvl w:val="1"/>
    </w:pPr>
    <w:rPr>
      <w:b/>
      <w:i/>
      <w:sz w:val="28"/>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99"/>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BalloonText">
    <w:name w:val="Balloon Text"/>
    <w:basedOn w:val="Normal"/>
    <w:link w:val="BalloonTextChar"/>
    <w:uiPriority w:val="99"/>
    <w:semiHidden/>
    <w:unhideWhenUsed/>
    <w:rsid w:val="003D1AC3"/>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3D1AC3"/>
    <w:rPr>
      <w:rFonts w:ascii="Times New Roman" w:hAnsi="Times New Roman"/>
      <w:sz w:val="18"/>
      <w:szCs w:val="18"/>
    </w:rPr>
  </w:style>
  <w:style w:type="character" w:styleId="CommentReference">
    <w:name w:val="annotation reference"/>
    <w:basedOn w:val="DefaultParagraphFont"/>
    <w:uiPriority w:val="99"/>
    <w:semiHidden/>
    <w:unhideWhenUsed/>
    <w:rsid w:val="00DE2829"/>
    <w:rPr>
      <w:sz w:val="18"/>
      <w:szCs w:val="18"/>
    </w:rPr>
  </w:style>
  <w:style w:type="paragraph" w:styleId="CommentText">
    <w:name w:val="annotation text"/>
    <w:basedOn w:val="Normal"/>
    <w:link w:val="CommentTextChar"/>
    <w:uiPriority w:val="99"/>
    <w:semiHidden/>
    <w:unhideWhenUsed/>
    <w:rsid w:val="00DE2829"/>
    <w:rPr>
      <w:sz w:val="24"/>
      <w:szCs w:val="24"/>
    </w:rPr>
  </w:style>
  <w:style w:type="character" w:customStyle="1" w:styleId="CommentTextChar">
    <w:name w:val="Comment Text Char"/>
    <w:basedOn w:val="DefaultParagraphFont"/>
    <w:link w:val="CommentText"/>
    <w:uiPriority w:val="99"/>
    <w:semiHidden/>
    <w:rsid w:val="00DE2829"/>
    <w:rPr>
      <w:rFonts w:ascii="Arial" w:hAnsi="Arial"/>
      <w:sz w:val="24"/>
      <w:szCs w:val="24"/>
    </w:rPr>
  </w:style>
  <w:style w:type="paragraph" w:styleId="CommentSubject">
    <w:name w:val="annotation subject"/>
    <w:basedOn w:val="CommentText"/>
    <w:next w:val="CommentText"/>
    <w:link w:val="CommentSubjectChar"/>
    <w:uiPriority w:val="99"/>
    <w:semiHidden/>
    <w:unhideWhenUsed/>
    <w:rsid w:val="00DE2829"/>
    <w:rPr>
      <w:b/>
      <w:bCs/>
      <w:sz w:val="20"/>
      <w:szCs w:val="20"/>
    </w:rPr>
  </w:style>
  <w:style w:type="character" w:customStyle="1" w:styleId="CommentSubjectChar">
    <w:name w:val="Comment Subject Char"/>
    <w:basedOn w:val="CommentTextChar"/>
    <w:link w:val="CommentSubject"/>
    <w:uiPriority w:val="99"/>
    <w:semiHidden/>
    <w:rsid w:val="00DE2829"/>
    <w:rPr>
      <w:rFonts w:ascii="Arial" w:hAnsi="Arial"/>
      <w:b/>
      <w:bCs/>
      <w:sz w:val="24"/>
      <w:szCs w:val="24"/>
    </w:rPr>
  </w:style>
  <w:style w:type="paragraph" w:styleId="Caption">
    <w:name w:val="caption"/>
    <w:basedOn w:val="Normal"/>
    <w:next w:val="Normal"/>
    <w:uiPriority w:val="35"/>
    <w:unhideWhenUsed/>
    <w:qFormat/>
    <w:rsid w:val="00FD04C2"/>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FD04C2"/>
    <w:rPr>
      <w:color w:val="800080" w:themeColor="followedHyperlink"/>
      <w:u w:val="single"/>
    </w:rPr>
  </w:style>
  <w:style w:type="paragraph" w:styleId="NormalWeb">
    <w:name w:val="Normal (Web)"/>
    <w:basedOn w:val="Normal"/>
    <w:uiPriority w:val="99"/>
    <w:unhideWhenUsed/>
    <w:rsid w:val="004D71B6"/>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6066608">
      <w:bodyDiv w:val="1"/>
      <w:marLeft w:val="0"/>
      <w:marRight w:val="0"/>
      <w:marTop w:val="0"/>
      <w:marBottom w:val="0"/>
      <w:divBdr>
        <w:top w:val="none" w:sz="0" w:space="0" w:color="auto"/>
        <w:left w:val="none" w:sz="0" w:space="0" w:color="auto"/>
        <w:bottom w:val="none" w:sz="0" w:space="0" w:color="auto"/>
        <w:right w:val="none" w:sz="0" w:space="0" w:color="auto"/>
      </w:divBdr>
    </w:div>
    <w:div w:id="1102535656">
      <w:bodyDiv w:val="1"/>
      <w:marLeft w:val="0"/>
      <w:marRight w:val="0"/>
      <w:marTop w:val="0"/>
      <w:marBottom w:val="0"/>
      <w:divBdr>
        <w:top w:val="none" w:sz="0" w:space="0" w:color="auto"/>
        <w:left w:val="none" w:sz="0" w:space="0" w:color="auto"/>
        <w:bottom w:val="none" w:sz="0" w:space="0" w:color="auto"/>
        <w:right w:val="none" w:sz="0" w:space="0" w:color="auto"/>
      </w:divBdr>
    </w:div>
    <w:div w:id="15766653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mmons.wikimedia.org/wiki/File:Hans_Adolf_Krebs.jp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tiff"/><Relationship Id="rId4" Type="http://schemas.openxmlformats.org/officeDocument/2006/relationships/settings" Target="settings.xml"/><Relationship Id="rId9" Type="http://schemas.openxmlformats.org/officeDocument/2006/relationships/hyperlink" Target="https://commons.wikimedia.org/wiki/File:Hans_Adolf_Krebs.jpg" TargetMode="Externa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irstenedwards/Downloads/CTIME_Template_w_Logo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2DB03B1-8F02-6843-90AE-66921B78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CTIME_Template_w_Logo_Dated.dotx</Template>
  <TotalTime>0</TotalTime>
  <Pages>2</Pages>
  <Words>779</Words>
  <Characters>4444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5213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Edwards, Kirsten Diane</dc:creator>
  <cp:keywords/>
  <cp:lastModifiedBy>Tompkins, Elizabeth</cp:lastModifiedBy>
  <cp:revision>5</cp:revision>
  <cp:lastPrinted>2017-10-09T16:57:00Z</cp:lastPrinted>
  <dcterms:created xsi:type="dcterms:W3CDTF">2017-10-09T16:57:00Z</dcterms:created>
  <dcterms:modified xsi:type="dcterms:W3CDTF">2019-07-03T17:32:00Z</dcterms:modified>
</cp:coreProperties>
</file>